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C4F7E" w14:textId="77777777" w:rsidR="00DE260A" w:rsidRDefault="00DE260A" w:rsidP="00DE26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BACON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14:paraId="1AC29102" w14:textId="77777777" w:rsidR="00DE260A" w:rsidRDefault="00DE260A" w:rsidP="00DE26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Wolvey</w:t>
      </w:r>
      <w:proofErr w:type="spellEnd"/>
      <w:r>
        <w:rPr>
          <w:rFonts w:ascii="Times New Roman" w:hAnsi="Times New Roman" w:cs="Times New Roman"/>
          <w:sz w:val="24"/>
          <w:szCs w:val="24"/>
        </w:rPr>
        <w:t>, Warwickshire. Husbandman.</w:t>
      </w:r>
    </w:p>
    <w:p w14:paraId="3541B37F" w14:textId="77777777" w:rsidR="00DE260A" w:rsidRDefault="00DE260A" w:rsidP="00DE26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8FEAB3" w14:textId="77777777" w:rsidR="00DE260A" w:rsidRDefault="00DE260A" w:rsidP="00DE26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2BAD85" w14:textId="77777777" w:rsidR="00DE260A" w:rsidRDefault="00DE260A" w:rsidP="00DE26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1468</w:t>
      </w:r>
      <w:r>
        <w:rPr>
          <w:rFonts w:ascii="Times New Roman" w:hAnsi="Times New Roman" w:cs="Times New Roman"/>
          <w:sz w:val="24"/>
          <w:szCs w:val="24"/>
        </w:rPr>
        <w:tab/>
        <w:t xml:space="preserve">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Babthorpe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debt against him,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Stodeley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76AC8EA5" w14:textId="77777777" w:rsidR="00DE260A" w:rsidRDefault="00DE260A" w:rsidP="00DE26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and Margaret </w:t>
      </w:r>
      <w:proofErr w:type="spellStart"/>
      <w:r>
        <w:rPr>
          <w:rFonts w:ascii="Times New Roman" w:hAnsi="Times New Roman" w:cs="Times New Roman"/>
          <w:sz w:val="24"/>
          <w:szCs w:val="24"/>
        </w:rPr>
        <w:t>Everyngham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Newhall,</w:t>
      </w:r>
    </w:p>
    <w:p w14:paraId="54E94D25" w14:textId="77777777" w:rsidR="00DE260A" w:rsidRDefault="00DE260A" w:rsidP="00DE26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Leicestershire, as the executrix of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Everyngham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541725D" w14:textId="77777777" w:rsidR="00DE260A" w:rsidRDefault="00DE260A" w:rsidP="00DE26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C60C6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https://waalt.uh.edu/index.php/CP40/826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ACD1F2C" w14:textId="77777777" w:rsidR="00DE260A" w:rsidRDefault="00DE260A" w:rsidP="00DE26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319619" w14:textId="77777777" w:rsidR="00DE260A" w:rsidRDefault="00DE260A" w:rsidP="00DE26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584959" w14:textId="77777777" w:rsidR="00DE260A" w:rsidRDefault="00DE260A" w:rsidP="00DE26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 2022</w:t>
      </w:r>
    </w:p>
    <w:p w14:paraId="6BDC08B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CA5ED" w14:textId="77777777" w:rsidR="00DE260A" w:rsidRDefault="00DE260A" w:rsidP="009139A6">
      <w:r>
        <w:separator/>
      </w:r>
    </w:p>
  </w:endnote>
  <w:endnote w:type="continuationSeparator" w:id="0">
    <w:p w14:paraId="25ED1264" w14:textId="77777777" w:rsidR="00DE260A" w:rsidRDefault="00DE26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1B7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BC41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B551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7538E" w14:textId="77777777" w:rsidR="00DE260A" w:rsidRDefault="00DE260A" w:rsidP="009139A6">
      <w:r>
        <w:separator/>
      </w:r>
    </w:p>
  </w:footnote>
  <w:footnote w:type="continuationSeparator" w:id="0">
    <w:p w14:paraId="25CC08FE" w14:textId="77777777" w:rsidR="00DE260A" w:rsidRDefault="00DE26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4F7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9D25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055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60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E260A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F7ED8"/>
  <w15:chartTrackingRefBased/>
  <w15:docId w15:val="{8C3571CE-A0ED-4C48-887B-1EDE4F402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E26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2022-05-29T09:47:00Z</dcterms:created>
  <dcterms:modified xsi:type="dcterms:W3CDTF">2022-05-29T09:47:00Z</dcterms:modified>
</cp:coreProperties>
</file>